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1321" w14:textId="5534940A" w:rsidR="00DA1A1F" w:rsidRDefault="00C45A9B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BOSVYLL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A1A1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A1A1F">
        <w:rPr>
          <w:rFonts w:ascii="Times New Roman" w:hAnsi="Times New Roman" w:cs="Times New Roman"/>
          <w:sz w:val="24"/>
          <w:szCs w:val="24"/>
        </w:rPr>
        <w:t>fl.1401)</w:t>
      </w:r>
    </w:p>
    <w:p w14:paraId="5D20221E" w14:textId="28EC0910" w:rsidR="00DA1A1F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Ardsley.</w:t>
      </w:r>
    </w:p>
    <w:p w14:paraId="718DBCDD" w14:textId="77777777" w:rsidR="00DA1A1F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36F5B" w14:textId="77777777" w:rsidR="00DA1A1F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23E6AD" w14:textId="77777777" w:rsidR="00DA1A1F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505554E9" w14:textId="77777777" w:rsidR="00DA1A1F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the North Riding</w:t>
      </w:r>
    </w:p>
    <w:p w14:paraId="74A75538" w14:textId="77777777" w:rsidR="00DA1A1F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Yorkshire, except the city of York.</w:t>
      </w:r>
    </w:p>
    <w:p w14:paraId="527D38BC" w14:textId="77777777" w:rsidR="00DA1A1F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p.115)</w:t>
      </w:r>
    </w:p>
    <w:p w14:paraId="28F653A6" w14:textId="77777777" w:rsidR="00DA1A1F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F3C87F" w14:textId="77777777" w:rsidR="00DA1A1F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5F64A8" w14:textId="77777777" w:rsidR="00DA1A1F" w:rsidRPr="00680D2B" w:rsidRDefault="00DA1A1F" w:rsidP="00DA1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2B83E253" w14:textId="09A58DE6" w:rsidR="00BA00AB" w:rsidRPr="00C45A9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45A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805D2" w14:textId="77777777" w:rsidR="00C45A9B" w:rsidRDefault="00C45A9B" w:rsidP="009139A6">
      <w:r>
        <w:separator/>
      </w:r>
    </w:p>
  </w:endnote>
  <w:endnote w:type="continuationSeparator" w:id="0">
    <w:p w14:paraId="559AA820" w14:textId="77777777" w:rsidR="00C45A9B" w:rsidRDefault="00C45A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A1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76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BB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E4B69" w14:textId="77777777" w:rsidR="00C45A9B" w:rsidRDefault="00C45A9B" w:rsidP="009139A6">
      <w:r>
        <w:separator/>
      </w:r>
    </w:p>
  </w:footnote>
  <w:footnote w:type="continuationSeparator" w:id="0">
    <w:p w14:paraId="50BDE951" w14:textId="77777777" w:rsidR="00C45A9B" w:rsidRDefault="00C45A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709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29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F3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9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5A9B"/>
    <w:rsid w:val="00CB4ED9"/>
    <w:rsid w:val="00DA1A1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A3C69"/>
  <w15:chartTrackingRefBased/>
  <w15:docId w15:val="{40DFCC77-36AC-4149-AB4E-F618981D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48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2021-05-06T09:24:00Z</dcterms:created>
  <dcterms:modified xsi:type="dcterms:W3CDTF">2021-05-06T10:12:00Z</dcterms:modified>
</cp:coreProperties>
</file>